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CBA4A" w14:textId="77777777" w:rsidR="00814944" w:rsidRDefault="00814944" w:rsidP="0081494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Alice NEWMAN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4D367E6" w14:textId="77777777" w:rsidR="00814944" w:rsidRDefault="00814944" w:rsidP="0081494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Former servant of Joanne </w:t>
      </w:r>
      <w:proofErr w:type="spellStart"/>
      <w:r>
        <w:rPr>
          <w:rFonts w:eastAsia="Times New Roman" w:cs="Times New Roman"/>
          <w:szCs w:val="24"/>
        </w:rPr>
        <w:t>Mundeford</w:t>
      </w:r>
      <w:proofErr w:type="spellEnd"/>
      <w:r>
        <w:rPr>
          <w:rFonts w:eastAsia="Times New Roman" w:cs="Times New Roman"/>
          <w:szCs w:val="24"/>
        </w:rPr>
        <w:t xml:space="preserve"> of Glastonbury, Somerset.</w:t>
      </w:r>
    </w:p>
    <w:p w14:paraId="5D45B32D" w14:textId="77777777" w:rsidR="00814944" w:rsidRDefault="00814944" w:rsidP="00814944">
      <w:pPr>
        <w:pStyle w:val="NoSpacing"/>
        <w:rPr>
          <w:rFonts w:eastAsia="Times New Roman" w:cs="Times New Roman"/>
          <w:szCs w:val="24"/>
        </w:rPr>
      </w:pPr>
    </w:p>
    <w:p w14:paraId="55F7B045" w14:textId="77777777" w:rsidR="00814944" w:rsidRDefault="00814944" w:rsidP="00814944">
      <w:pPr>
        <w:pStyle w:val="NoSpacing"/>
        <w:rPr>
          <w:rFonts w:eastAsia="Times New Roman" w:cs="Times New Roman"/>
          <w:szCs w:val="24"/>
        </w:rPr>
      </w:pPr>
    </w:p>
    <w:p w14:paraId="1A3228A0" w14:textId="77777777" w:rsidR="00814944" w:rsidRDefault="00814944" w:rsidP="0081494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Jun.1484</w:t>
      </w:r>
      <w:r>
        <w:rPr>
          <w:rFonts w:eastAsia="Times New Roman" w:cs="Times New Roman"/>
          <w:szCs w:val="24"/>
        </w:rPr>
        <w:tab/>
        <w:t>Joanne bequeathed her a whole measure of cloth.</w:t>
      </w:r>
    </w:p>
    <w:p w14:paraId="114D48A3" w14:textId="77777777" w:rsidR="00814944" w:rsidRDefault="00814944" w:rsidP="0081494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pp.327-8)</w:t>
      </w:r>
    </w:p>
    <w:p w14:paraId="5CE845C4" w14:textId="77777777" w:rsidR="00814944" w:rsidRDefault="00814944" w:rsidP="0081494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</w:p>
    <w:p w14:paraId="55C96504" w14:textId="77777777" w:rsidR="00814944" w:rsidRDefault="00814944" w:rsidP="00814944">
      <w:pPr>
        <w:pStyle w:val="NoSpacing"/>
        <w:rPr>
          <w:rFonts w:eastAsia="Times New Roman" w:cs="Times New Roman"/>
          <w:szCs w:val="24"/>
        </w:rPr>
      </w:pPr>
    </w:p>
    <w:p w14:paraId="2A352B1D" w14:textId="77777777" w:rsidR="00814944" w:rsidRDefault="00814944" w:rsidP="0081494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June 20223</w:t>
      </w:r>
    </w:p>
    <w:p w14:paraId="78B0E6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3AA48" w14:textId="77777777" w:rsidR="00814944" w:rsidRDefault="00814944" w:rsidP="009139A6">
      <w:r>
        <w:separator/>
      </w:r>
    </w:p>
  </w:endnote>
  <w:endnote w:type="continuationSeparator" w:id="0">
    <w:p w14:paraId="414C4E93" w14:textId="77777777" w:rsidR="00814944" w:rsidRDefault="008149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F9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D2D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81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FC1B5" w14:textId="77777777" w:rsidR="00814944" w:rsidRDefault="00814944" w:rsidP="009139A6">
      <w:r>
        <w:separator/>
      </w:r>
    </w:p>
  </w:footnote>
  <w:footnote w:type="continuationSeparator" w:id="0">
    <w:p w14:paraId="3A6D4B40" w14:textId="77777777" w:rsidR="00814944" w:rsidRDefault="008149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52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FA7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9E6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944"/>
    <w:rsid w:val="000666E0"/>
    <w:rsid w:val="002510B7"/>
    <w:rsid w:val="005C130B"/>
    <w:rsid w:val="0081494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55C97"/>
  <w15:chartTrackingRefBased/>
  <w15:docId w15:val="{30488157-5715-4BE5-9349-1241E17A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2023-06-19T13:47:00Z</dcterms:created>
  <dcterms:modified xsi:type="dcterms:W3CDTF">2023-06-19T13:48:00Z</dcterms:modified>
</cp:coreProperties>
</file>